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5B874" w14:textId="6DAFAAA6" w:rsidR="00BA00AB" w:rsidRDefault="00520F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SHIRWOOD</w:t>
      </w:r>
      <w:r>
        <w:rPr>
          <w:rFonts w:ascii="Times New Roman" w:hAnsi="Times New Roman" w:cs="Times New Roman"/>
          <w:sz w:val="24"/>
          <w:szCs w:val="24"/>
        </w:rPr>
        <w:t xml:space="preserve">      (d.1479-81)</w:t>
      </w:r>
    </w:p>
    <w:p w14:paraId="0732964C" w14:textId="438ABF7E" w:rsidR="00520F03" w:rsidRDefault="00520F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Widow.</w:t>
      </w:r>
    </w:p>
    <w:p w14:paraId="3CE12821" w14:textId="24CD4E49" w:rsidR="00520F03" w:rsidRDefault="00520F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410741" w14:textId="20C0466C" w:rsidR="00520F03" w:rsidRDefault="00520F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5A4FD1" w14:textId="43D93B45" w:rsidR="00520F03" w:rsidRDefault="00520F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John.    (W.Y.R. p.150)</w:t>
      </w:r>
    </w:p>
    <w:p w14:paraId="7FC3A299" w14:textId="0F41D44D" w:rsidR="00520F03" w:rsidRDefault="00520F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7A463E" w14:textId="4CE5A22C" w:rsidR="00520F03" w:rsidRDefault="00520F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8B5052" w14:textId="33FA5BED" w:rsidR="00520F03" w:rsidRDefault="00520F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Jan.1478</w:t>
      </w:r>
      <w:r>
        <w:rPr>
          <w:rFonts w:ascii="Times New Roman" w:hAnsi="Times New Roman" w:cs="Times New Roman"/>
          <w:sz w:val="24"/>
          <w:szCs w:val="24"/>
        </w:rPr>
        <w:tab/>
        <w:t>She made her Will.   (ibid.)</w:t>
      </w:r>
    </w:p>
    <w:p w14:paraId="26A55111" w14:textId="3F9A33BB" w:rsidR="00520F03" w:rsidRDefault="00520F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Oct.1481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19BF6221" w14:textId="5E24539E" w:rsidR="00520F03" w:rsidRDefault="00520F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A8C71D" w14:textId="0FEB80E6" w:rsidR="00520F03" w:rsidRDefault="00520F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BCB778" w14:textId="550894A3" w:rsidR="00520F03" w:rsidRDefault="00520F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2022</w:t>
      </w:r>
    </w:p>
    <w:p w14:paraId="0340E545" w14:textId="77777777" w:rsidR="00520F03" w:rsidRPr="00520F03" w:rsidRDefault="00520F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520F03" w:rsidRPr="00520F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7DB6D" w14:textId="77777777" w:rsidR="00520F03" w:rsidRDefault="00520F03" w:rsidP="009139A6">
      <w:r>
        <w:separator/>
      </w:r>
    </w:p>
  </w:endnote>
  <w:endnote w:type="continuationSeparator" w:id="0">
    <w:p w14:paraId="54DB6EB2" w14:textId="77777777" w:rsidR="00520F03" w:rsidRDefault="00520F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BCD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0831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15C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1FA81" w14:textId="77777777" w:rsidR="00520F03" w:rsidRDefault="00520F03" w:rsidP="009139A6">
      <w:r>
        <w:separator/>
      </w:r>
    </w:p>
  </w:footnote>
  <w:footnote w:type="continuationSeparator" w:id="0">
    <w:p w14:paraId="4C96F496" w14:textId="77777777" w:rsidR="00520F03" w:rsidRDefault="00520F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C1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FEA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38D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F03"/>
    <w:rsid w:val="000666E0"/>
    <w:rsid w:val="002510B7"/>
    <w:rsid w:val="00520F0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AF46E"/>
  <w15:chartTrackingRefBased/>
  <w15:docId w15:val="{E9E40316-4FF4-424F-9E45-BD54D8605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2022-07-14T16:26:00Z</dcterms:created>
  <dcterms:modified xsi:type="dcterms:W3CDTF">2022-07-14T16:30:00Z</dcterms:modified>
</cp:coreProperties>
</file>